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E13" w:rsidRPr="00CD0253" w:rsidRDefault="00B23E13" w:rsidP="000727A7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CD0253">
        <w:rPr>
          <w:rFonts w:ascii="Times New Roman" w:hAnsi="Times New Roman"/>
          <w:sz w:val="28"/>
        </w:rPr>
        <w:t>АДМИНИСТРАЦИЯ</w:t>
      </w:r>
      <w:r>
        <w:rPr>
          <w:rFonts w:ascii="Times New Roman" w:hAnsi="Times New Roman"/>
          <w:sz w:val="28"/>
        </w:rPr>
        <w:t xml:space="preserve"> ТАТАРСКОГО </w:t>
      </w:r>
      <w:r w:rsidRPr="00CD0253">
        <w:rPr>
          <w:rFonts w:ascii="Times New Roman" w:hAnsi="Times New Roman"/>
          <w:sz w:val="28"/>
        </w:rPr>
        <w:t>СЕЛЬСОВЕТА</w:t>
      </w:r>
    </w:p>
    <w:p w:rsidR="00B23E13" w:rsidRPr="00CD0253" w:rsidRDefault="00B23E13" w:rsidP="000727A7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ЧЕРЕПАНОВСКОГО</w:t>
      </w:r>
      <w:r w:rsidRPr="00CD0253">
        <w:rPr>
          <w:rFonts w:ascii="Times New Roman" w:hAnsi="Times New Roman"/>
          <w:sz w:val="28"/>
        </w:rPr>
        <w:t xml:space="preserve"> РАЙОНА  </w:t>
      </w:r>
    </w:p>
    <w:p w:rsidR="00B23E13" w:rsidRPr="00CD0253" w:rsidRDefault="00B23E13" w:rsidP="000727A7">
      <w:pPr>
        <w:spacing w:after="0" w:line="240" w:lineRule="auto"/>
        <w:jc w:val="center"/>
        <w:rPr>
          <w:rFonts w:ascii="Times New Roman" w:hAnsi="Times New Roman"/>
          <w:sz w:val="28"/>
        </w:rPr>
      </w:pPr>
      <w:r w:rsidRPr="00CD0253">
        <w:rPr>
          <w:rFonts w:ascii="Times New Roman" w:hAnsi="Times New Roman"/>
          <w:sz w:val="28"/>
        </w:rPr>
        <w:t>НОВОСИБИРСКОЙ ОБЛАСТИ</w:t>
      </w:r>
    </w:p>
    <w:p w:rsidR="00B23E13" w:rsidRPr="00F8732C" w:rsidRDefault="00B23E13" w:rsidP="000727A7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B23E13" w:rsidRPr="006976A8" w:rsidRDefault="00B23E13" w:rsidP="000727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976A8">
        <w:rPr>
          <w:rFonts w:ascii="Times New Roman" w:hAnsi="Times New Roman"/>
          <w:sz w:val="28"/>
          <w:szCs w:val="28"/>
        </w:rPr>
        <w:t xml:space="preserve">ПОСТАНОВЛЕНИЕ </w:t>
      </w:r>
    </w:p>
    <w:p w:rsidR="00B23E13" w:rsidRPr="006976A8" w:rsidRDefault="00B23E13" w:rsidP="000727A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23E13" w:rsidRDefault="00B23E13" w:rsidP="006976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6976A8">
        <w:rPr>
          <w:rFonts w:ascii="Times New Roman" w:hAnsi="Times New Roman"/>
          <w:bCs/>
          <w:sz w:val="28"/>
          <w:szCs w:val="28"/>
        </w:rPr>
        <w:t>25.09.2019г   № 90</w:t>
      </w:r>
    </w:p>
    <w:p w:rsidR="00B23E13" w:rsidRPr="006976A8" w:rsidRDefault="00B23E13" w:rsidP="006976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B23E13" w:rsidRPr="00A03897" w:rsidRDefault="00B23E13" w:rsidP="006976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</w:t>
      </w:r>
      <w:r w:rsidRPr="00A03897">
        <w:rPr>
          <w:rFonts w:ascii="Times New Roman" w:hAnsi="Times New Roman"/>
          <w:bCs/>
          <w:sz w:val="28"/>
          <w:szCs w:val="28"/>
        </w:rPr>
        <w:t>Об утверждении порядка оформления и содержания заданий,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A03897">
        <w:rPr>
          <w:rFonts w:ascii="Times New Roman" w:hAnsi="Times New Roman"/>
          <w:bCs/>
          <w:sz w:val="28"/>
          <w:szCs w:val="28"/>
        </w:rPr>
        <w:t>а также оформления результатов мероприятия по контролю без взаимодействия с юридическими лицами, индивидуальными предпринимателями</w:t>
      </w:r>
    </w:p>
    <w:p w:rsidR="00B23E13" w:rsidRPr="003F74CC" w:rsidRDefault="00B23E13" w:rsidP="002F21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23E13" w:rsidRPr="00250548" w:rsidRDefault="00B23E13" w:rsidP="002F21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частью 4 статьи 8.3 </w:t>
      </w:r>
      <w:r w:rsidRPr="006E327F">
        <w:rPr>
          <w:rFonts w:ascii="Times New Roman" w:hAnsi="Times New Roman"/>
          <w:sz w:val="28"/>
          <w:szCs w:val="28"/>
        </w:rPr>
        <w:t>Федерального закона от</w:t>
      </w:r>
      <w:r>
        <w:rPr>
          <w:rFonts w:ascii="Times New Roman" w:hAnsi="Times New Roman"/>
          <w:sz w:val="28"/>
          <w:szCs w:val="28"/>
        </w:rPr>
        <w:t xml:space="preserve"> 26 декабря 2008 года № 294-ФЗ «</w:t>
      </w:r>
      <w:r w:rsidRPr="006E327F">
        <w:rPr>
          <w:rFonts w:ascii="Times New Roman" w:hAnsi="Times New Roman"/>
          <w:sz w:val="28"/>
          <w:szCs w:val="28"/>
        </w:rPr>
        <w:t>О защите прав юридических лиц, индивидуальных предпринимателей при осуществлении государственного контроля (надзора) и муниципального контроля</w:t>
      </w:r>
      <w:r>
        <w:rPr>
          <w:rFonts w:ascii="Times New Roman" w:hAnsi="Times New Roman"/>
          <w:sz w:val="28"/>
          <w:szCs w:val="28"/>
        </w:rPr>
        <w:t>»</w:t>
      </w:r>
      <w:r w:rsidRPr="006E327F">
        <w:rPr>
          <w:rFonts w:ascii="Times New Roman" w:hAnsi="Times New Roman"/>
          <w:i/>
          <w:sz w:val="28"/>
          <w:szCs w:val="28"/>
        </w:rPr>
        <w:t>,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250548">
        <w:rPr>
          <w:rFonts w:ascii="Times New Roman" w:hAnsi="Times New Roman"/>
          <w:sz w:val="28"/>
          <w:szCs w:val="28"/>
        </w:rPr>
        <w:t xml:space="preserve">администрация </w:t>
      </w:r>
      <w:r>
        <w:rPr>
          <w:rFonts w:ascii="Times New Roman" w:hAnsi="Times New Roman"/>
          <w:sz w:val="28"/>
          <w:szCs w:val="28"/>
        </w:rPr>
        <w:t>Татарского сельсовета Черепановского района Новосибирской области</w:t>
      </w:r>
    </w:p>
    <w:p w:rsidR="00B23E13" w:rsidRPr="006E327F" w:rsidRDefault="00B23E13" w:rsidP="002F21D3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B23E13" w:rsidRDefault="00B23E13" w:rsidP="00D62FC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62FCA">
        <w:rPr>
          <w:rFonts w:ascii="Times New Roman" w:hAnsi="Times New Roman"/>
          <w:sz w:val="28"/>
          <w:szCs w:val="28"/>
        </w:rPr>
        <w:t>Утвердить Порядок оформления и содержание заданий, а также оформления результатов мероприятия по контролю без взаимодействия с юридическими лицами, индивидуальными предпринимателями согласно приложению.</w:t>
      </w:r>
    </w:p>
    <w:p w:rsidR="00B23E13" w:rsidRPr="00D62FCA" w:rsidRDefault="00B23E13" w:rsidP="00D62FCA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постановление в информационном периодическом печатном издании  «Листвянские ведомости</w:t>
      </w:r>
      <w:r w:rsidRPr="005A52CD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6976A8">
        <w:rPr>
          <w:rStyle w:val="NoteHeadingChar1"/>
        </w:rPr>
        <w:t>и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D62FCA">
        <w:rPr>
          <w:rFonts w:ascii="Times New Roman" w:hAnsi="Times New Roman"/>
          <w:sz w:val="28"/>
          <w:szCs w:val="28"/>
        </w:rPr>
        <w:t>разместить на официальном сайте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 w:rsidRPr="00D62FCA">
        <w:rPr>
          <w:rFonts w:ascii="Times New Roman" w:hAnsi="Times New Roman"/>
          <w:sz w:val="28"/>
          <w:szCs w:val="28"/>
        </w:rPr>
        <w:t>администрации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Татарского</w:t>
      </w:r>
      <w:r w:rsidRPr="00250548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Черепановского района Новосибирской области</w:t>
      </w:r>
      <w:r w:rsidRPr="00250548">
        <w:rPr>
          <w:rFonts w:ascii="Times New Roman" w:hAnsi="Times New Roman"/>
          <w:sz w:val="28"/>
          <w:szCs w:val="28"/>
        </w:rPr>
        <w:t>.</w:t>
      </w:r>
    </w:p>
    <w:p w:rsidR="00B23E13" w:rsidRDefault="00B23E13" w:rsidP="002F21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3F74CC">
        <w:rPr>
          <w:rFonts w:ascii="Times New Roman" w:hAnsi="Times New Roman"/>
          <w:sz w:val="28"/>
          <w:szCs w:val="28"/>
        </w:rPr>
        <w:t xml:space="preserve">. Контроль за исполнением настоящего </w:t>
      </w:r>
      <w:r>
        <w:rPr>
          <w:rFonts w:ascii="Times New Roman" w:hAnsi="Times New Roman"/>
          <w:sz w:val="28"/>
          <w:szCs w:val="28"/>
        </w:rPr>
        <w:t>постановления оставляю за собой.</w:t>
      </w:r>
    </w:p>
    <w:p w:rsidR="00B23E13" w:rsidRPr="003F74CC" w:rsidRDefault="00B23E13" w:rsidP="002F21D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23E13" w:rsidRPr="003F74CC" w:rsidRDefault="00B23E13" w:rsidP="002F21D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23E13" w:rsidRDefault="00B23E13" w:rsidP="002505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Татарского сельсовета                                                 И.А.Сухан</w:t>
      </w:r>
    </w:p>
    <w:p w:rsidR="00B23E13" w:rsidRDefault="00B23E13" w:rsidP="002505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Черепановского района</w:t>
      </w:r>
    </w:p>
    <w:p w:rsidR="00B23E13" w:rsidRPr="00250548" w:rsidRDefault="00B23E13" w:rsidP="002505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</w:t>
      </w:r>
    </w:p>
    <w:p w:rsidR="00B23E13" w:rsidRPr="003F74CC" w:rsidRDefault="00B23E13" w:rsidP="002F21D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B23E13" w:rsidRPr="003F74CC" w:rsidRDefault="00B23E13" w:rsidP="002F21D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B23E13" w:rsidRPr="003F74CC" w:rsidRDefault="00B23E13" w:rsidP="002F21D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B23E13" w:rsidRPr="003F74CC" w:rsidRDefault="00B23E13" w:rsidP="002F21D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B23E13" w:rsidRPr="003F74CC" w:rsidRDefault="00B23E13" w:rsidP="002F21D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B23E13" w:rsidRDefault="00B23E13" w:rsidP="002F21D3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Times New Roman" w:hAnsi="Times New Roman"/>
          <w:sz w:val="28"/>
          <w:szCs w:val="28"/>
        </w:rPr>
      </w:pPr>
    </w:p>
    <w:p w:rsidR="00B23E13" w:rsidRDefault="00B23E13" w:rsidP="002F21D3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Times New Roman" w:hAnsi="Times New Roman"/>
          <w:sz w:val="28"/>
          <w:szCs w:val="28"/>
        </w:rPr>
      </w:pPr>
    </w:p>
    <w:p w:rsidR="00B23E13" w:rsidRDefault="00B23E13" w:rsidP="002F21D3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Times New Roman" w:hAnsi="Times New Roman"/>
          <w:sz w:val="28"/>
          <w:szCs w:val="28"/>
        </w:rPr>
      </w:pPr>
    </w:p>
    <w:p w:rsidR="00B23E13" w:rsidRDefault="00B23E13" w:rsidP="0071412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23E13" w:rsidRDefault="00B23E13" w:rsidP="002F21D3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Times New Roman" w:hAnsi="Times New Roman"/>
          <w:sz w:val="28"/>
          <w:szCs w:val="28"/>
        </w:rPr>
      </w:pPr>
    </w:p>
    <w:p w:rsidR="00B23E13" w:rsidRDefault="00B23E13" w:rsidP="002F21D3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Times New Roman" w:hAnsi="Times New Roman"/>
          <w:sz w:val="28"/>
          <w:szCs w:val="28"/>
        </w:rPr>
      </w:pPr>
    </w:p>
    <w:p w:rsidR="00B23E13" w:rsidRDefault="00B23E13" w:rsidP="00A03897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</w:p>
    <w:p w:rsidR="00B23E13" w:rsidRPr="006976A8" w:rsidRDefault="00B23E13" w:rsidP="00A03897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hAnsi="Times New Roman"/>
          <w:sz w:val="24"/>
          <w:szCs w:val="24"/>
        </w:rPr>
      </w:pPr>
      <w:r w:rsidRPr="006976A8">
        <w:rPr>
          <w:rFonts w:ascii="Times New Roman" w:hAnsi="Times New Roman"/>
          <w:sz w:val="24"/>
          <w:szCs w:val="24"/>
        </w:rPr>
        <w:t>УТВЕРЖДЕН</w:t>
      </w:r>
    </w:p>
    <w:p w:rsidR="00B23E13" w:rsidRDefault="00B23E13" w:rsidP="00A03897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hAnsi="Times New Roman"/>
          <w:sz w:val="24"/>
          <w:szCs w:val="24"/>
        </w:rPr>
      </w:pPr>
      <w:r w:rsidRPr="006976A8">
        <w:rPr>
          <w:rFonts w:ascii="Times New Roman" w:hAnsi="Times New Roman"/>
          <w:sz w:val="24"/>
          <w:szCs w:val="24"/>
        </w:rPr>
        <w:t xml:space="preserve">постановлением администрации </w:t>
      </w:r>
    </w:p>
    <w:p w:rsidR="00B23E13" w:rsidRPr="006976A8" w:rsidRDefault="00B23E13" w:rsidP="00A03897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hAnsi="Times New Roman"/>
          <w:sz w:val="24"/>
          <w:szCs w:val="24"/>
        </w:rPr>
      </w:pPr>
      <w:r w:rsidRPr="006976A8">
        <w:rPr>
          <w:rFonts w:ascii="Times New Roman" w:hAnsi="Times New Roman"/>
          <w:sz w:val="24"/>
          <w:szCs w:val="24"/>
        </w:rPr>
        <w:t>Татарского сельсовета</w:t>
      </w:r>
    </w:p>
    <w:p w:rsidR="00B23E13" w:rsidRPr="006976A8" w:rsidRDefault="00B23E13" w:rsidP="00A03897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hAnsi="Times New Roman"/>
          <w:sz w:val="24"/>
          <w:szCs w:val="24"/>
        </w:rPr>
      </w:pPr>
      <w:r w:rsidRPr="006976A8">
        <w:rPr>
          <w:rFonts w:ascii="Times New Roman" w:hAnsi="Times New Roman"/>
          <w:sz w:val="24"/>
          <w:szCs w:val="24"/>
        </w:rPr>
        <w:t>Черепановского района</w:t>
      </w:r>
    </w:p>
    <w:p w:rsidR="00B23E13" w:rsidRPr="006976A8" w:rsidRDefault="00B23E13" w:rsidP="00A03897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hAnsi="Times New Roman"/>
          <w:sz w:val="24"/>
          <w:szCs w:val="24"/>
        </w:rPr>
      </w:pPr>
      <w:r w:rsidRPr="006976A8">
        <w:rPr>
          <w:rFonts w:ascii="Times New Roman" w:hAnsi="Times New Roman"/>
          <w:sz w:val="24"/>
          <w:szCs w:val="24"/>
        </w:rPr>
        <w:t xml:space="preserve">Новосибирской области </w:t>
      </w:r>
    </w:p>
    <w:p w:rsidR="00B23E13" w:rsidRPr="006976A8" w:rsidRDefault="00B23E13" w:rsidP="00A03897">
      <w:pPr>
        <w:autoSpaceDE w:val="0"/>
        <w:autoSpaceDN w:val="0"/>
        <w:adjustRightInd w:val="0"/>
        <w:spacing w:after="0" w:line="240" w:lineRule="auto"/>
        <w:ind w:left="4820"/>
        <w:jc w:val="right"/>
        <w:rPr>
          <w:rFonts w:ascii="Times New Roman" w:hAnsi="Times New Roman"/>
          <w:sz w:val="24"/>
          <w:szCs w:val="24"/>
        </w:rPr>
      </w:pPr>
      <w:r w:rsidRPr="006976A8">
        <w:rPr>
          <w:rFonts w:ascii="Times New Roman" w:hAnsi="Times New Roman"/>
          <w:sz w:val="24"/>
          <w:szCs w:val="24"/>
        </w:rPr>
        <w:t>от 25.09.2019 № 90</w:t>
      </w:r>
    </w:p>
    <w:p w:rsidR="00B23E13" w:rsidRPr="006976A8" w:rsidRDefault="00B23E13" w:rsidP="002F21D3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Times New Roman" w:hAnsi="Times New Roman"/>
          <w:sz w:val="24"/>
          <w:szCs w:val="24"/>
        </w:rPr>
      </w:pPr>
    </w:p>
    <w:p w:rsidR="00B23E13" w:rsidRPr="00250548" w:rsidRDefault="00B23E13" w:rsidP="002F21D3">
      <w:pPr>
        <w:autoSpaceDE w:val="0"/>
        <w:autoSpaceDN w:val="0"/>
        <w:adjustRightInd w:val="0"/>
        <w:spacing w:after="0" w:line="240" w:lineRule="auto"/>
        <w:ind w:left="4820"/>
        <w:jc w:val="both"/>
        <w:rPr>
          <w:rFonts w:ascii="Times New Roman" w:hAnsi="Times New Roman"/>
          <w:sz w:val="28"/>
          <w:szCs w:val="28"/>
        </w:rPr>
      </w:pPr>
    </w:p>
    <w:p w:rsidR="00B23E13" w:rsidRPr="003F74CC" w:rsidRDefault="00B23E13" w:rsidP="002F21D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8"/>
          <w:szCs w:val="28"/>
        </w:rPr>
      </w:pPr>
    </w:p>
    <w:p w:rsidR="00B23E13" w:rsidRDefault="00B23E13" w:rsidP="002F21D3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</w:rPr>
      </w:pPr>
      <w:r w:rsidRPr="006E327F">
        <w:rPr>
          <w:rFonts w:ascii="Times New Roman" w:hAnsi="Times New Roman"/>
          <w:sz w:val="28"/>
          <w:szCs w:val="28"/>
        </w:rPr>
        <w:t>Порядок оформления и содержани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6E327F">
        <w:rPr>
          <w:rFonts w:ascii="Times New Roman" w:hAnsi="Times New Roman"/>
          <w:sz w:val="28"/>
          <w:szCs w:val="28"/>
        </w:rPr>
        <w:t xml:space="preserve">заданий, а также </w:t>
      </w:r>
      <w:r>
        <w:rPr>
          <w:rFonts w:ascii="Times New Roman" w:hAnsi="Times New Roman"/>
          <w:sz w:val="28"/>
          <w:szCs w:val="28"/>
        </w:rPr>
        <w:t xml:space="preserve">оформления </w:t>
      </w:r>
      <w:r w:rsidRPr="006E327F">
        <w:rPr>
          <w:rFonts w:ascii="Times New Roman" w:hAnsi="Times New Roman"/>
          <w:sz w:val="28"/>
          <w:szCs w:val="28"/>
        </w:rPr>
        <w:t>результатов мероприятия по контролю без взаимодействия с юридическими лицами, индивидуальными предпринимателями</w:t>
      </w:r>
    </w:p>
    <w:p w:rsidR="00B23E13" w:rsidRPr="000F02DE" w:rsidRDefault="00B23E1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B23E13" w:rsidRDefault="00B23E1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0F02DE">
        <w:rPr>
          <w:rFonts w:ascii="Times New Roman" w:hAnsi="Times New Roman"/>
          <w:sz w:val="28"/>
          <w:szCs w:val="28"/>
        </w:rPr>
        <w:t xml:space="preserve"> Настоящий Порядок устанавливает требования к оформлению, содержанию заданий по контролю без взаимодействия с юридическими лицами, индивидуальными предпринимателями и порядку оформления должностными лицами </w:t>
      </w:r>
      <w:r>
        <w:rPr>
          <w:rFonts w:ascii="Times New Roman" w:hAnsi="Times New Roman"/>
          <w:sz w:val="28"/>
          <w:szCs w:val="28"/>
        </w:rPr>
        <w:t xml:space="preserve">администрации Татарского сельсовета Черепановского района Новосибирской области </w:t>
      </w:r>
      <w:r w:rsidRPr="000F02DE">
        <w:rPr>
          <w:rFonts w:ascii="Times New Roman" w:hAnsi="Times New Roman"/>
          <w:sz w:val="28"/>
          <w:szCs w:val="28"/>
        </w:rPr>
        <w:t xml:space="preserve"> результатов мероприятия, предусмотренн</w:t>
      </w:r>
      <w:r>
        <w:rPr>
          <w:rFonts w:ascii="Times New Roman" w:hAnsi="Times New Roman"/>
          <w:sz w:val="28"/>
          <w:szCs w:val="28"/>
        </w:rPr>
        <w:t>ого</w:t>
      </w:r>
      <w:r w:rsidRPr="000F02DE">
        <w:rPr>
          <w:rFonts w:ascii="Times New Roman" w:hAnsi="Times New Roman"/>
          <w:sz w:val="28"/>
          <w:szCs w:val="28"/>
        </w:rPr>
        <w:t xml:space="preserve"> статьей 8.3 Федерального закона от </w:t>
      </w:r>
      <w:r>
        <w:rPr>
          <w:rFonts w:ascii="Times New Roman" w:hAnsi="Times New Roman"/>
          <w:sz w:val="28"/>
          <w:szCs w:val="28"/>
        </w:rPr>
        <w:t>26 декабря 2008 года</w:t>
      </w:r>
      <w:r w:rsidRPr="000F02D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 294-ФЗ «</w:t>
      </w:r>
      <w:r w:rsidRPr="000F02DE">
        <w:rPr>
          <w:rFonts w:ascii="Times New Roman" w:hAnsi="Times New Roman"/>
          <w:sz w:val="28"/>
          <w:szCs w:val="28"/>
        </w:rPr>
        <w:t>О защите прав юридических лиц и индивидуальных предпринимателей при осуществлении государственного контроля (над</w:t>
      </w:r>
      <w:r>
        <w:rPr>
          <w:rFonts w:ascii="Times New Roman" w:hAnsi="Times New Roman"/>
          <w:sz w:val="28"/>
          <w:szCs w:val="28"/>
        </w:rPr>
        <w:t>зора) и муниципального контроля» (далее – мероприятия по контролю</w:t>
      </w:r>
      <w:r w:rsidRPr="00A53152">
        <w:rPr>
          <w:rFonts w:ascii="Times New Roman" w:hAnsi="Times New Roman"/>
          <w:sz w:val="28"/>
          <w:szCs w:val="28"/>
        </w:rPr>
        <w:t xml:space="preserve"> </w:t>
      </w:r>
      <w:r w:rsidRPr="000F02DE">
        <w:rPr>
          <w:rFonts w:ascii="Times New Roman" w:hAnsi="Times New Roman"/>
          <w:sz w:val="28"/>
          <w:szCs w:val="28"/>
        </w:rPr>
        <w:t>без взаимодействия</w:t>
      </w:r>
      <w:r>
        <w:rPr>
          <w:rFonts w:ascii="Times New Roman" w:hAnsi="Times New Roman"/>
          <w:sz w:val="28"/>
          <w:szCs w:val="28"/>
        </w:rPr>
        <w:t>)</w:t>
      </w:r>
      <w:r w:rsidRPr="000F02DE">
        <w:rPr>
          <w:rFonts w:ascii="Times New Roman" w:hAnsi="Times New Roman"/>
          <w:sz w:val="28"/>
          <w:szCs w:val="28"/>
        </w:rPr>
        <w:t>.</w:t>
      </w:r>
    </w:p>
    <w:p w:rsidR="00B23E13" w:rsidRDefault="00B23E1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0F02DE">
        <w:rPr>
          <w:rFonts w:ascii="Times New Roman" w:hAnsi="Times New Roman"/>
          <w:sz w:val="28"/>
          <w:szCs w:val="28"/>
        </w:rPr>
        <w:t>. Проведение мероприяти</w:t>
      </w:r>
      <w:r>
        <w:rPr>
          <w:rFonts w:ascii="Times New Roman" w:hAnsi="Times New Roman"/>
          <w:sz w:val="28"/>
          <w:szCs w:val="28"/>
        </w:rPr>
        <w:t>я</w:t>
      </w:r>
      <w:r w:rsidRPr="000F02DE">
        <w:rPr>
          <w:rFonts w:ascii="Times New Roman" w:hAnsi="Times New Roman"/>
          <w:sz w:val="28"/>
          <w:szCs w:val="28"/>
        </w:rPr>
        <w:t xml:space="preserve"> по контролю без взаимодействия осуществляется в соответствии с заданием на проведение мероприятия по контролю без взаимодействия (далее - Задание).</w:t>
      </w:r>
    </w:p>
    <w:p w:rsidR="00B23E13" w:rsidRDefault="00B23E1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Задание утверждается Главой Татарского сельсовета Черепановского района Новосибирской области </w:t>
      </w:r>
      <w:r w:rsidRPr="00DA0C4C">
        <w:rPr>
          <w:rFonts w:ascii="Arial" w:hAnsi="Arial" w:cs="Arial"/>
          <w:color w:val="2D2D2D"/>
          <w:spacing w:val="1"/>
          <w:sz w:val="12"/>
          <w:szCs w:val="12"/>
          <w:shd w:val="clear" w:color="auto" w:fill="FFFFFF"/>
        </w:rPr>
        <w:t xml:space="preserve"> </w:t>
      </w:r>
      <w:r w:rsidRPr="00DA0C4C">
        <w:rPr>
          <w:rFonts w:ascii="Times New Roman" w:hAnsi="Times New Roman"/>
          <w:sz w:val="28"/>
          <w:szCs w:val="28"/>
        </w:rPr>
        <w:t>не позднее, чем за один рабочий день до даты начала проведения мероприятия по контролю.</w:t>
      </w:r>
    </w:p>
    <w:p w:rsidR="00B23E13" w:rsidRDefault="00B23E1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В задании указывается:</w:t>
      </w:r>
    </w:p>
    <w:p w:rsidR="00B23E13" w:rsidRPr="000F02DE" w:rsidRDefault="00B23E1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F02DE">
        <w:rPr>
          <w:rFonts w:ascii="Times New Roman" w:hAnsi="Times New Roman"/>
          <w:sz w:val="28"/>
          <w:szCs w:val="28"/>
        </w:rPr>
        <w:t>1) должность, фамилия и инициалы лица, утверждающего Задание;</w:t>
      </w:r>
    </w:p>
    <w:p w:rsidR="00B23E13" w:rsidRPr="000F02DE" w:rsidRDefault="00B23E1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F02DE">
        <w:rPr>
          <w:rFonts w:ascii="Times New Roman" w:hAnsi="Times New Roman"/>
          <w:sz w:val="28"/>
          <w:szCs w:val="28"/>
        </w:rPr>
        <w:t>2) дата оформления и номер Задания;</w:t>
      </w:r>
    </w:p>
    <w:p w:rsidR="00B23E13" w:rsidRPr="000F02DE" w:rsidRDefault="00B23E1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F02DE">
        <w:rPr>
          <w:rFonts w:ascii="Times New Roman" w:hAnsi="Times New Roman"/>
          <w:sz w:val="28"/>
          <w:szCs w:val="28"/>
        </w:rPr>
        <w:t>3) наименование мероприятия по контролю без взаимодействия;</w:t>
      </w:r>
    </w:p>
    <w:p w:rsidR="00B23E13" w:rsidRPr="000F02DE" w:rsidRDefault="00B23E1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F02DE">
        <w:rPr>
          <w:rFonts w:ascii="Times New Roman" w:hAnsi="Times New Roman"/>
          <w:sz w:val="28"/>
          <w:szCs w:val="28"/>
        </w:rPr>
        <w:t>4) основания проведения мероприятия по контролю без взаимодействия;</w:t>
      </w:r>
    </w:p>
    <w:p w:rsidR="00B23E13" w:rsidRPr="000F02DE" w:rsidRDefault="00B23E1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F02DE">
        <w:rPr>
          <w:rFonts w:ascii="Times New Roman" w:hAnsi="Times New Roman"/>
          <w:sz w:val="28"/>
          <w:szCs w:val="28"/>
        </w:rPr>
        <w:t xml:space="preserve">5) фамилия, имя и отчество (при наличии), должность уполномоченного должностного лица </w:t>
      </w:r>
      <w:r>
        <w:rPr>
          <w:rFonts w:ascii="Times New Roman" w:hAnsi="Times New Roman"/>
          <w:sz w:val="28"/>
          <w:szCs w:val="28"/>
        </w:rPr>
        <w:t>администрации Татарского сельсовета Черепановского района Новосибирской области</w:t>
      </w:r>
      <w:r w:rsidRPr="000F02DE">
        <w:rPr>
          <w:rFonts w:ascii="Times New Roman" w:hAnsi="Times New Roman"/>
          <w:sz w:val="28"/>
          <w:szCs w:val="28"/>
        </w:rPr>
        <w:t>, которому поручается провести мероприятие по контролю без взаимодействия;</w:t>
      </w:r>
    </w:p>
    <w:p w:rsidR="00B23E13" w:rsidRPr="000F02DE" w:rsidRDefault="00B23E1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F02DE">
        <w:rPr>
          <w:rFonts w:ascii="Times New Roman" w:hAnsi="Times New Roman"/>
          <w:sz w:val="28"/>
          <w:szCs w:val="28"/>
        </w:rPr>
        <w:t>6) цели и задачи мероприятия по контролю без взаимодействия;</w:t>
      </w:r>
    </w:p>
    <w:p w:rsidR="00B23E13" w:rsidRPr="000F02DE" w:rsidRDefault="00B23E1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F02DE">
        <w:rPr>
          <w:rFonts w:ascii="Times New Roman" w:hAnsi="Times New Roman"/>
          <w:sz w:val="28"/>
          <w:szCs w:val="28"/>
        </w:rPr>
        <w:t>7) перечень действий, необходимых для достижения целей и задач проведения мероприятия по контролю без взаимодействия;</w:t>
      </w:r>
    </w:p>
    <w:p w:rsidR="00B23E13" w:rsidRPr="000F02DE" w:rsidRDefault="00B23E1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F02DE">
        <w:rPr>
          <w:rFonts w:ascii="Times New Roman" w:hAnsi="Times New Roman"/>
          <w:sz w:val="28"/>
          <w:szCs w:val="28"/>
        </w:rPr>
        <w:t xml:space="preserve">8) </w:t>
      </w:r>
      <w:r>
        <w:rPr>
          <w:rFonts w:ascii="Times New Roman" w:hAnsi="Times New Roman"/>
          <w:sz w:val="28"/>
          <w:szCs w:val="28"/>
        </w:rPr>
        <w:t>срок</w:t>
      </w:r>
      <w:r w:rsidRPr="000F02DE">
        <w:rPr>
          <w:rFonts w:ascii="Times New Roman" w:hAnsi="Times New Roman"/>
          <w:sz w:val="28"/>
          <w:szCs w:val="28"/>
        </w:rPr>
        <w:t xml:space="preserve"> проведения мероприятия по контролю;</w:t>
      </w:r>
    </w:p>
    <w:p w:rsidR="00B23E13" w:rsidRPr="00E46A7D" w:rsidRDefault="00B23E1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0F02DE">
        <w:rPr>
          <w:rFonts w:ascii="Times New Roman" w:hAnsi="Times New Roman"/>
          <w:sz w:val="28"/>
          <w:szCs w:val="28"/>
        </w:rPr>
        <w:t xml:space="preserve">9) место </w:t>
      </w:r>
      <w:r w:rsidRPr="00E46A7D">
        <w:rPr>
          <w:rFonts w:ascii="Times New Roman" w:hAnsi="Times New Roman"/>
          <w:sz w:val="28"/>
          <w:szCs w:val="28"/>
        </w:rPr>
        <w:t>проведения мероприятия по</w:t>
      </w:r>
      <w:r>
        <w:rPr>
          <w:rFonts w:ascii="Times New Roman" w:hAnsi="Times New Roman"/>
          <w:sz w:val="28"/>
          <w:szCs w:val="28"/>
        </w:rPr>
        <w:t xml:space="preserve"> контролю.</w:t>
      </w:r>
    </w:p>
    <w:p w:rsidR="00B23E13" w:rsidRPr="00E46A7D" w:rsidRDefault="00B23E1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Задание не позднее дня, следующего за днем его утверждения, передается должностному лицу администрации Татарского сельсовета Черепановского района Новосибирской области, которому поручено осуществление мероприятия.</w:t>
      </w:r>
    </w:p>
    <w:p w:rsidR="00B23E13" w:rsidRDefault="00B23E13">
      <w:pPr>
        <w:pStyle w:val="Standard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44C17">
        <w:rPr>
          <w:rFonts w:ascii="Times New Roman" w:hAnsi="Times New Roman" w:cs="Times New Roman"/>
          <w:sz w:val="28"/>
          <w:szCs w:val="28"/>
        </w:rPr>
        <w:t>6. Срок проведения мероприятия по контролю без взаимодействия не может превышать двадцати рабочих дней.</w:t>
      </w:r>
    </w:p>
    <w:p w:rsidR="00B23E13" w:rsidRPr="0057422A" w:rsidRDefault="00B23E1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 По результатам мероприятия по контролю без взаимодействия уполномоченным должностным</w:t>
      </w:r>
      <w:r w:rsidRPr="0057422A">
        <w:rPr>
          <w:rFonts w:ascii="Times New Roman" w:hAnsi="Times New Roman"/>
          <w:sz w:val="28"/>
          <w:szCs w:val="28"/>
        </w:rPr>
        <w:t xml:space="preserve"> лицом </w:t>
      </w:r>
      <w:r>
        <w:rPr>
          <w:rFonts w:ascii="Times New Roman" w:hAnsi="Times New Roman"/>
          <w:sz w:val="28"/>
          <w:szCs w:val="28"/>
        </w:rPr>
        <w:t>администрации Татарского сельсовета Черепановского района Новосибирской области</w:t>
      </w:r>
      <w:r w:rsidRPr="0057422A">
        <w:rPr>
          <w:rFonts w:ascii="Times New Roman" w:hAnsi="Times New Roman"/>
          <w:sz w:val="28"/>
          <w:szCs w:val="28"/>
        </w:rPr>
        <w:t>, проводившим мероприятие по контролю без взаимодействия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57422A">
        <w:rPr>
          <w:rFonts w:ascii="Times New Roman" w:hAnsi="Times New Roman"/>
          <w:sz w:val="28"/>
          <w:szCs w:val="28"/>
        </w:rPr>
        <w:t>составляется акт мероприятия по контролю без взаимодействия (далее - Акт).</w:t>
      </w:r>
    </w:p>
    <w:p w:rsidR="00B23E13" w:rsidRPr="0057422A" w:rsidRDefault="00B23E1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57422A">
        <w:rPr>
          <w:rFonts w:ascii="Times New Roman" w:hAnsi="Times New Roman"/>
          <w:sz w:val="28"/>
          <w:szCs w:val="28"/>
        </w:rPr>
        <w:t>. Акт составляется не позднее трех рабочих дней с даты окончания проведения мероприятия по контролю без взаимодействия.</w:t>
      </w:r>
    </w:p>
    <w:p w:rsidR="00B23E13" w:rsidRPr="0057422A" w:rsidRDefault="00B23E1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</w:t>
      </w:r>
      <w:r w:rsidRPr="0057422A">
        <w:rPr>
          <w:rFonts w:ascii="Times New Roman" w:hAnsi="Times New Roman"/>
          <w:sz w:val="28"/>
          <w:szCs w:val="28"/>
        </w:rPr>
        <w:t xml:space="preserve"> В Акте указываются:</w:t>
      </w:r>
    </w:p>
    <w:p w:rsidR="00B23E13" w:rsidRPr="0057422A" w:rsidRDefault="00B23E1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7422A">
        <w:rPr>
          <w:rFonts w:ascii="Times New Roman" w:hAnsi="Times New Roman"/>
          <w:sz w:val="28"/>
          <w:szCs w:val="28"/>
        </w:rPr>
        <w:t>1) дата и место составления Акта;</w:t>
      </w:r>
    </w:p>
    <w:p w:rsidR="00B23E13" w:rsidRPr="0057422A" w:rsidRDefault="00B23E1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7422A">
        <w:rPr>
          <w:rFonts w:ascii="Times New Roman" w:hAnsi="Times New Roman"/>
          <w:sz w:val="28"/>
          <w:szCs w:val="28"/>
        </w:rPr>
        <w:t>2) наименование мероприятия по контролю без взаимодействия;</w:t>
      </w:r>
    </w:p>
    <w:p w:rsidR="00B23E13" w:rsidRPr="0057422A" w:rsidRDefault="00B23E1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7422A">
        <w:rPr>
          <w:rFonts w:ascii="Times New Roman" w:hAnsi="Times New Roman"/>
          <w:sz w:val="28"/>
          <w:szCs w:val="28"/>
        </w:rPr>
        <w:t>3) основание проведения мероприятия по контролю без взаимодействия;</w:t>
      </w:r>
    </w:p>
    <w:p w:rsidR="00B23E13" w:rsidRPr="0057422A" w:rsidRDefault="00B23E1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7422A">
        <w:rPr>
          <w:rFonts w:ascii="Times New Roman" w:hAnsi="Times New Roman"/>
          <w:sz w:val="28"/>
          <w:szCs w:val="28"/>
        </w:rPr>
        <w:t>4) дата, время (период) проведения мероприятия по контролю без взаимодействия;</w:t>
      </w:r>
    </w:p>
    <w:p w:rsidR="00B23E13" w:rsidRPr="0057422A" w:rsidRDefault="00B23E1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7422A">
        <w:rPr>
          <w:rFonts w:ascii="Times New Roman" w:hAnsi="Times New Roman"/>
          <w:sz w:val="28"/>
          <w:szCs w:val="28"/>
        </w:rPr>
        <w:t xml:space="preserve">5) фамилия, имя и отчество (при наличии), должность уполномоченного должностного лица </w:t>
      </w:r>
      <w:r>
        <w:rPr>
          <w:rFonts w:ascii="Times New Roman" w:hAnsi="Times New Roman"/>
          <w:sz w:val="28"/>
          <w:szCs w:val="28"/>
        </w:rPr>
        <w:t>администрации Татарского сельсовета Черепановского района Новосибирской области</w:t>
      </w:r>
      <w:r w:rsidRPr="0057422A">
        <w:rPr>
          <w:rFonts w:ascii="Times New Roman" w:hAnsi="Times New Roman"/>
          <w:sz w:val="28"/>
          <w:szCs w:val="28"/>
        </w:rPr>
        <w:t>, проводившего мероприятие по контролю без взаимодействия с юридическими лицами, индивидуальными предпринимателями;</w:t>
      </w:r>
    </w:p>
    <w:p w:rsidR="00B23E13" w:rsidRPr="0057422A" w:rsidRDefault="00B23E1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57422A">
        <w:rPr>
          <w:rFonts w:ascii="Times New Roman" w:hAnsi="Times New Roman"/>
          <w:sz w:val="28"/>
          <w:szCs w:val="28"/>
        </w:rPr>
        <w:t>) фамилии, имена и отчества (при наличии) лиц, присутствующих при проведении мероприятия по контролю без взаимодействия с указанием их места работы и должности;</w:t>
      </w:r>
    </w:p>
    <w:p w:rsidR="00B23E13" w:rsidRPr="0057422A" w:rsidRDefault="00B23E1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57422A">
        <w:rPr>
          <w:rFonts w:ascii="Times New Roman" w:hAnsi="Times New Roman"/>
          <w:sz w:val="28"/>
          <w:szCs w:val="28"/>
        </w:rPr>
        <w:t xml:space="preserve">) обстоятельства, установленные в ходе мероприятия по контролю без взаимодействия, в том числе сведения о выявленных нарушениях требований законодательства Российской Федерации и </w:t>
      </w:r>
      <w:r>
        <w:rPr>
          <w:rFonts w:ascii="Times New Roman" w:hAnsi="Times New Roman"/>
          <w:sz w:val="28"/>
          <w:szCs w:val="28"/>
        </w:rPr>
        <w:t>Новосибирской</w:t>
      </w:r>
      <w:r w:rsidRPr="0057422A">
        <w:rPr>
          <w:rFonts w:ascii="Times New Roman" w:hAnsi="Times New Roman"/>
          <w:sz w:val="28"/>
          <w:szCs w:val="28"/>
        </w:rPr>
        <w:t xml:space="preserve"> области с указанием проведенных действий;</w:t>
      </w:r>
    </w:p>
    <w:p w:rsidR="00B23E13" w:rsidRPr="0057422A" w:rsidRDefault="00B23E1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57422A">
        <w:rPr>
          <w:rFonts w:ascii="Times New Roman" w:hAnsi="Times New Roman"/>
          <w:sz w:val="28"/>
          <w:szCs w:val="28"/>
        </w:rPr>
        <w:t>) перечень документов</w:t>
      </w:r>
      <w:r>
        <w:rPr>
          <w:rFonts w:ascii="Times New Roman" w:hAnsi="Times New Roman"/>
          <w:sz w:val="28"/>
          <w:szCs w:val="28"/>
        </w:rPr>
        <w:t>, полученных</w:t>
      </w:r>
      <w:r w:rsidRPr="0057422A">
        <w:rPr>
          <w:rFonts w:ascii="Times New Roman" w:hAnsi="Times New Roman"/>
          <w:sz w:val="28"/>
          <w:szCs w:val="28"/>
        </w:rPr>
        <w:t xml:space="preserve"> по результатам мероприятия по контролю без взаимодействия</w:t>
      </w:r>
      <w:r>
        <w:rPr>
          <w:rFonts w:ascii="Times New Roman" w:hAnsi="Times New Roman"/>
          <w:sz w:val="28"/>
          <w:szCs w:val="28"/>
        </w:rPr>
        <w:t>.</w:t>
      </w:r>
    </w:p>
    <w:p w:rsidR="00B23E13" w:rsidRDefault="00B23E1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57422A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Схемы, таблицы, отражающие данные, полученные при применении средств технических измерений и фиксации, в том числе фото таблицы и электронные носители информации, содержащие сведения, полученные при проведении мероприятия </w:t>
      </w:r>
      <w:r w:rsidRPr="0057422A">
        <w:rPr>
          <w:rFonts w:ascii="Times New Roman" w:hAnsi="Times New Roman"/>
          <w:sz w:val="28"/>
          <w:szCs w:val="28"/>
        </w:rPr>
        <w:t>по контролю без взаимодействия</w:t>
      </w:r>
      <w:r>
        <w:rPr>
          <w:rFonts w:ascii="Times New Roman" w:hAnsi="Times New Roman"/>
          <w:sz w:val="28"/>
          <w:szCs w:val="28"/>
        </w:rPr>
        <w:t xml:space="preserve">, являются приложением к Акту. </w:t>
      </w:r>
    </w:p>
    <w:p w:rsidR="00B23E13" w:rsidRPr="000F02DE" w:rsidRDefault="00B23E13" w:rsidP="002F21D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57422A">
        <w:rPr>
          <w:rFonts w:ascii="Times New Roman" w:hAnsi="Times New Roman"/>
          <w:sz w:val="28"/>
          <w:szCs w:val="28"/>
        </w:rPr>
        <w:t xml:space="preserve">. Акт подписывается уполномоченным должностным лицом </w:t>
      </w:r>
      <w:r>
        <w:rPr>
          <w:rFonts w:ascii="Times New Roman" w:hAnsi="Times New Roman"/>
          <w:sz w:val="28"/>
          <w:szCs w:val="28"/>
        </w:rPr>
        <w:t>администрации Татарского</w:t>
      </w:r>
      <w:r w:rsidRPr="005A52CD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Черепановского </w:t>
      </w:r>
      <w:r w:rsidRPr="005A52CD">
        <w:rPr>
          <w:rFonts w:ascii="Times New Roman" w:hAnsi="Times New Roman"/>
          <w:sz w:val="28"/>
          <w:szCs w:val="28"/>
        </w:rPr>
        <w:t>района Новосибирской области</w:t>
      </w:r>
      <w:r w:rsidRPr="0057422A">
        <w:rPr>
          <w:rFonts w:ascii="Times New Roman" w:hAnsi="Times New Roman"/>
          <w:sz w:val="28"/>
          <w:szCs w:val="28"/>
        </w:rPr>
        <w:t>, проводившим мероприятие по контролю без взаимодействия, а также лицами, присутствующими при проведении мероприятия по контролю без взаимодействия.</w:t>
      </w:r>
    </w:p>
    <w:p w:rsidR="00B23E13" w:rsidRDefault="00B23E13"/>
    <w:sectPr w:rsidR="00B23E13" w:rsidSect="006C6C95">
      <w:headerReference w:type="default" r:id="rId7"/>
      <w:pgSz w:w="11906" w:h="16838"/>
      <w:pgMar w:top="1134" w:right="851" w:bottom="1134" w:left="1418" w:header="0" w:footer="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3E13" w:rsidRDefault="00B23E13" w:rsidP="00D533F7">
      <w:pPr>
        <w:spacing w:after="0" w:line="240" w:lineRule="auto"/>
      </w:pPr>
      <w:r>
        <w:separator/>
      </w:r>
    </w:p>
  </w:endnote>
  <w:endnote w:type="continuationSeparator" w:id="1">
    <w:p w:rsidR="00B23E13" w:rsidRDefault="00B23E13" w:rsidP="00D533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3E13" w:rsidRDefault="00B23E13" w:rsidP="00D533F7">
      <w:pPr>
        <w:spacing w:after="0" w:line="240" w:lineRule="auto"/>
      </w:pPr>
      <w:r>
        <w:separator/>
      </w:r>
    </w:p>
  </w:footnote>
  <w:footnote w:type="continuationSeparator" w:id="1">
    <w:p w:rsidR="00B23E13" w:rsidRDefault="00B23E13" w:rsidP="00D533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3E13" w:rsidRDefault="00B23E13">
    <w:pPr>
      <w:pStyle w:val="Header"/>
      <w:jc w:val="center"/>
    </w:pPr>
  </w:p>
  <w:p w:rsidR="00B23E13" w:rsidRDefault="00B23E13">
    <w:pPr>
      <w:pStyle w:val="Header"/>
      <w:jc w:val="center"/>
    </w:pPr>
  </w:p>
  <w:p w:rsidR="00B23E13" w:rsidRPr="0048370C" w:rsidRDefault="00B23E13">
    <w:pPr>
      <w:pStyle w:val="Header"/>
      <w:jc w:val="center"/>
      <w:rPr>
        <w:rFonts w:ascii="Times New Roman" w:hAnsi="Times New Roman"/>
        <w:sz w:val="24"/>
        <w:szCs w:val="24"/>
      </w:rPr>
    </w:pPr>
    <w:r w:rsidRPr="0048370C">
      <w:rPr>
        <w:rFonts w:ascii="Times New Roman" w:hAnsi="Times New Roman"/>
        <w:sz w:val="24"/>
        <w:szCs w:val="24"/>
      </w:rPr>
      <w:fldChar w:fldCharType="begin"/>
    </w:r>
    <w:r w:rsidRPr="0048370C">
      <w:rPr>
        <w:rFonts w:ascii="Times New Roman" w:hAnsi="Times New Roman"/>
        <w:sz w:val="24"/>
        <w:szCs w:val="24"/>
      </w:rPr>
      <w:instrText xml:space="preserve"> PAGE   \* MERGEFORMAT </w:instrText>
    </w:r>
    <w:r w:rsidRPr="0048370C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3</w:t>
    </w:r>
    <w:r w:rsidRPr="0048370C">
      <w:rPr>
        <w:rFonts w:ascii="Times New Roman" w:hAnsi="Times New Roman"/>
        <w:sz w:val="24"/>
        <w:szCs w:val="24"/>
      </w:rPr>
      <w:fldChar w:fldCharType="end"/>
    </w:r>
  </w:p>
  <w:p w:rsidR="00B23E13" w:rsidRDefault="00B23E1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06A7D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B22C2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918F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8C96EA8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2F6163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D00AE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6E4FA9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FFE709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AB807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5AC58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1192E78"/>
    <w:multiLevelType w:val="hybridMultilevel"/>
    <w:tmpl w:val="A02E8A2A"/>
    <w:lvl w:ilvl="0" w:tplc="F6B044E2">
      <w:start w:val="1"/>
      <w:numFmt w:val="decimal"/>
      <w:lvlText w:val="%1."/>
      <w:lvlJc w:val="left"/>
      <w:pPr>
        <w:ind w:left="1804" w:hanging="109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F21D3"/>
    <w:rsid w:val="0003117B"/>
    <w:rsid w:val="00063D92"/>
    <w:rsid w:val="000727A7"/>
    <w:rsid w:val="0008198D"/>
    <w:rsid w:val="00094CAD"/>
    <w:rsid w:val="000E410C"/>
    <w:rsid w:val="000F02DE"/>
    <w:rsid w:val="00151D11"/>
    <w:rsid w:val="00155B73"/>
    <w:rsid w:val="00166D0D"/>
    <w:rsid w:val="00242F71"/>
    <w:rsid w:val="00250548"/>
    <w:rsid w:val="002F21D3"/>
    <w:rsid w:val="003B0A30"/>
    <w:rsid w:val="003F74CC"/>
    <w:rsid w:val="004169A4"/>
    <w:rsid w:val="0048370C"/>
    <w:rsid w:val="0057422A"/>
    <w:rsid w:val="005A52CD"/>
    <w:rsid w:val="006976A8"/>
    <w:rsid w:val="006A2BE6"/>
    <w:rsid w:val="006B16A7"/>
    <w:rsid w:val="006C6C95"/>
    <w:rsid w:val="006D4358"/>
    <w:rsid w:val="006E327F"/>
    <w:rsid w:val="00714125"/>
    <w:rsid w:val="007335B3"/>
    <w:rsid w:val="00744C17"/>
    <w:rsid w:val="0077335E"/>
    <w:rsid w:val="00922137"/>
    <w:rsid w:val="00945A79"/>
    <w:rsid w:val="00977D5C"/>
    <w:rsid w:val="00A03897"/>
    <w:rsid w:val="00A26B5D"/>
    <w:rsid w:val="00A53152"/>
    <w:rsid w:val="00B23E13"/>
    <w:rsid w:val="00C3490F"/>
    <w:rsid w:val="00C547CF"/>
    <w:rsid w:val="00CD0253"/>
    <w:rsid w:val="00D43A2A"/>
    <w:rsid w:val="00D533F7"/>
    <w:rsid w:val="00D62FCA"/>
    <w:rsid w:val="00DA0C4C"/>
    <w:rsid w:val="00DE2534"/>
    <w:rsid w:val="00E440FA"/>
    <w:rsid w:val="00E46A7D"/>
    <w:rsid w:val="00EF6660"/>
    <w:rsid w:val="00F24900"/>
    <w:rsid w:val="00F76810"/>
    <w:rsid w:val="00F87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21D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F21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2F21D3"/>
    <w:rPr>
      <w:rFonts w:ascii="Calibri" w:eastAsia="Times New Roman" w:hAnsi="Calibri" w:cs="Times New Roman"/>
    </w:rPr>
  </w:style>
  <w:style w:type="paragraph" w:styleId="ListParagraph">
    <w:name w:val="List Paragraph"/>
    <w:basedOn w:val="Normal"/>
    <w:uiPriority w:val="99"/>
    <w:qFormat/>
    <w:rsid w:val="00D62FC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A531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53152"/>
    <w:rPr>
      <w:rFonts w:ascii="Tahoma" w:eastAsia="Times New Roman" w:hAnsi="Tahoma" w:cs="Tahoma"/>
      <w:sz w:val="16"/>
      <w:szCs w:val="16"/>
    </w:rPr>
  </w:style>
  <w:style w:type="paragraph" w:customStyle="1" w:styleId="Standard">
    <w:name w:val="Standard"/>
    <w:uiPriority w:val="99"/>
    <w:rsid w:val="00E46A7D"/>
    <w:pPr>
      <w:widowControl w:val="0"/>
      <w:suppressAutoHyphens/>
      <w:autoSpaceDN w:val="0"/>
      <w:textAlignment w:val="baseline"/>
    </w:pPr>
    <w:rPr>
      <w:rFonts w:ascii="Arial" w:hAnsi="Arial" w:cs="Mangal"/>
      <w:kern w:val="3"/>
      <w:sz w:val="21"/>
      <w:szCs w:val="24"/>
      <w:lang w:eastAsia="zh-CN" w:bidi="hi-IN"/>
    </w:rPr>
  </w:style>
  <w:style w:type="paragraph" w:styleId="NoteHeading">
    <w:name w:val="Note Heading"/>
    <w:basedOn w:val="Normal"/>
    <w:next w:val="Normal"/>
    <w:link w:val="NoteHeadingChar1"/>
    <w:uiPriority w:val="99"/>
    <w:rsid w:val="006976A8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193AA6"/>
    <w:rPr>
      <w:lang w:eastAsia="en-US"/>
    </w:rPr>
  </w:style>
  <w:style w:type="character" w:customStyle="1" w:styleId="NoteHeadingChar1">
    <w:name w:val="Note Heading Char1"/>
    <w:basedOn w:val="DefaultParagraphFont"/>
    <w:link w:val="NoteHeading"/>
    <w:uiPriority w:val="99"/>
    <w:locked/>
    <w:rsid w:val="006976A8"/>
    <w:rPr>
      <w:rFonts w:ascii="Calibri" w:hAnsi="Calibri" w:cs="Times New Roman"/>
      <w:sz w:val="22"/>
      <w:szCs w:val="22"/>
      <w:lang w:val="ru-RU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50</TotalTime>
  <Pages>3</Pages>
  <Words>848</Words>
  <Characters>4835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Админ</cp:lastModifiedBy>
  <cp:revision>15</cp:revision>
  <cp:lastPrinted>2019-09-25T07:27:00Z</cp:lastPrinted>
  <dcterms:created xsi:type="dcterms:W3CDTF">2019-07-19T03:15:00Z</dcterms:created>
  <dcterms:modified xsi:type="dcterms:W3CDTF">2019-09-25T07:28:00Z</dcterms:modified>
</cp:coreProperties>
</file>